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4680"/>
      </w:tblGrid>
      <w:tr w:rsidR="00EF1044" w:rsidRPr="00EF1044" w:rsidTr="00FC5887">
        <w:tc>
          <w:tcPr>
            <w:tcW w:w="5328" w:type="dxa"/>
          </w:tcPr>
          <w:p w:rsidR="00EF1044" w:rsidRDefault="00EF1044" w:rsidP="00FC5887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</w:tcPr>
          <w:p w:rsidR="00EF1044" w:rsidRPr="00993D1C" w:rsidRDefault="00993D1C" w:rsidP="00FC5887">
            <w:pPr>
              <w:spacing w:line="360" w:lineRule="auto"/>
            </w:pPr>
            <w:r>
              <w:t xml:space="preserve">             </w:t>
            </w:r>
            <w:r w:rsidR="00EF1044" w:rsidRPr="00993D1C">
              <w:t>УТВЕРЖДЕН</w:t>
            </w:r>
          </w:p>
          <w:p w:rsidR="00EF1044" w:rsidRPr="00993D1C" w:rsidRDefault="00993D1C" w:rsidP="00FC5887">
            <w:pPr>
              <w:spacing w:line="360" w:lineRule="auto"/>
            </w:pPr>
            <w:r w:rsidRPr="00993D1C">
              <w:t>П</w:t>
            </w:r>
            <w:r w:rsidR="00EF1044" w:rsidRPr="00993D1C">
              <w:t>риказом</w:t>
            </w:r>
            <w:r w:rsidRPr="00993D1C">
              <w:t xml:space="preserve"> ИФНС России №36</w:t>
            </w:r>
          </w:p>
          <w:p w:rsidR="00EF1044" w:rsidRDefault="00EF1044" w:rsidP="00D1532C">
            <w:pPr>
              <w:spacing w:line="360" w:lineRule="auto"/>
              <w:rPr>
                <w:sz w:val="28"/>
              </w:rPr>
            </w:pPr>
            <w:r w:rsidRPr="00993D1C">
              <w:t>г. Москве</w:t>
            </w:r>
            <w:r w:rsidR="00993D1C" w:rsidRPr="00993D1C">
              <w:t xml:space="preserve"> от </w:t>
            </w:r>
            <w:r w:rsidR="00D1532C">
              <w:t>04.08.2021</w:t>
            </w:r>
            <w:r w:rsidR="00993D1C" w:rsidRPr="00993D1C">
              <w:t xml:space="preserve"> №</w:t>
            </w:r>
            <w:r w:rsidR="00921404">
              <w:t xml:space="preserve"> </w:t>
            </w:r>
            <w:r w:rsidR="00993D1C" w:rsidRPr="00993D1C">
              <w:t>1</w:t>
            </w:r>
            <w:r w:rsidR="00D1532C">
              <w:t>16</w:t>
            </w:r>
          </w:p>
        </w:tc>
      </w:tr>
    </w:tbl>
    <w:p w:rsidR="00EF1044" w:rsidRPr="002A0DBF" w:rsidRDefault="00EF1044" w:rsidP="00993D1C">
      <w:pPr>
        <w:spacing w:line="360" w:lineRule="auto"/>
        <w:rPr>
          <w:sz w:val="28"/>
          <w:szCs w:val="28"/>
        </w:rPr>
      </w:pPr>
    </w:p>
    <w:p w:rsidR="00EF1044" w:rsidRDefault="00EF1044" w:rsidP="00993D1C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EF1044" w:rsidRPr="002A0DBF" w:rsidRDefault="00EF1044" w:rsidP="00993D1C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конкурсной комиссии</w:t>
      </w:r>
    </w:p>
    <w:p w:rsidR="00EF1044" w:rsidRDefault="00EF1044" w:rsidP="00993D1C">
      <w:pPr>
        <w:jc w:val="center"/>
        <w:rPr>
          <w:sz w:val="28"/>
          <w:szCs w:val="28"/>
        </w:rPr>
      </w:pPr>
      <w:r>
        <w:rPr>
          <w:sz w:val="28"/>
          <w:szCs w:val="28"/>
        </w:rPr>
        <w:t>Инспекции Федеральной налоговой службы № 36 по г. Москве</w:t>
      </w:r>
    </w:p>
    <w:p w:rsidR="00EF1044" w:rsidRPr="002A0DBF" w:rsidRDefault="00EF1044" w:rsidP="00993D1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280"/>
        <w:gridCol w:w="5069"/>
      </w:tblGrid>
      <w:tr w:rsidR="00EF1044" w:rsidTr="00FC5887">
        <w:tc>
          <w:tcPr>
            <w:tcW w:w="4788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  <w:p w:rsidR="00993D1C" w:rsidRDefault="00993D1C" w:rsidP="00993D1C">
            <w:pPr>
              <w:jc w:val="both"/>
              <w:rPr>
                <w:sz w:val="28"/>
                <w:szCs w:val="28"/>
              </w:rPr>
            </w:pPr>
          </w:p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 Н. Донских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  <w:p w:rsidR="00EF1044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инспекции</w:t>
            </w:r>
          </w:p>
        </w:tc>
      </w:tr>
      <w:tr w:rsidR="00EF1044" w:rsidTr="00FC5887">
        <w:tc>
          <w:tcPr>
            <w:tcW w:w="4788" w:type="dxa"/>
            <w:tcBorders>
              <w:top w:val="nil"/>
              <w:bottom w:val="nil"/>
            </w:tcBorders>
            <w:vAlign w:val="bottom"/>
          </w:tcPr>
          <w:p w:rsidR="00993D1C" w:rsidRDefault="00993D1C" w:rsidP="00993D1C">
            <w:pPr>
              <w:jc w:val="both"/>
              <w:rPr>
                <w:sz w:val="28"/>
                <w:szCs w:val="28"/>
              </w:rPr>
            </w:pPr>
          </w:p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</w:t>
            </w:r>
          </w:p>
          <w:p w:rsidR="00993D1C" w:rsidRDefault="00993D1C" w:rsidP="00993D1C">
            <w:pPr>
              <w:jc w:val="both"/>
              <w:rPr>
                <w:sz w:val="28"/>
                <w:szCs w:val="28"/>
              </w:rPr>
            </w:pPr>
          </w:p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Л. А. </w:t>
            </w:r>
            <w:proofErr w:type="spellStart"/>
            <w:r>
              <w:rPr>
                <w:sz w:val="28"/>
                <w:szCs w:val="28"/>
              </w:rPr>
              <w:t>Четвертнова</w:t>
            </w:r>
            <w:proofErr w:type="spellEnd"/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  <w:p w:rsidR="00921404" w:rsidRDefault="00921404" w:rsidP="00D1532C">
            <w:pPr>
              <w:jc w:val="both"/>
              <w:rPr>
                <w:sz w:val="28"/>
                <w:szCs w:val="28"/>
              </w:rPr>
            </w:pPr>
          </w:p>
          <w:p w:rsidR="00EF1044" w:rsidRDefault="00D1532C" w:rsidP="00D1532C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старший </w:t>
            </w:r>
            <w:r w:rsidR="00EF1044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>2</w:t>
            </w:r>
            <w:r w:rsidR="00EF1044">
              <w:rPr>
                <w:sz w:val="28"/>
                <w:szCs w:val="28"/>
              </w:rPr>
              <w:t xml:space="preserve"> разряда отдела кадров</w:t>
            </w:r>
          </w:p>
        </w:tc>
      </w:tr>
      <w:tr w:rsidR="00EF1044" w:rsidTr="00FC5887">
        <w:tc>
          <w:tcPr>
            <w:tcW w:w="4788" w:type="dxa"/>
            <w:tcBorders>
              <w:top w:val="nil"/>
              <w:bottom w:val="nil"/>
            </w:tcBorders>
            <w:vAlign w:val="bottom"/>
          </w:tcPr>
          <w:p w:rsidR="00993D1C" w:rsidRDefault="00993D1C" w:rsidP="00993D1C">
            <w:pPr>
              <w:jc w:val="both"/>
              <w:rPr>
                <w:sz w:val="28"/>
                <w:szCs w:val="28"/>
              </w:rPr>
            </w:pPr>
          </w:p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993D1C" w:rsidRDefault="00993D1C" w:rsidP="00993D1C">
            <w:pPr>
              <w:jc w:val="both"/>
              <w:rPr>
                <w:sz w:val="28"/>
                <w:szCs w:val="28"/>
              </w:rPr>
            </w:pPr>
          </w:p>
          <w:p w:rsidR="00EF1044" w:rsidRPr="002A0DBF" w:rsidRDefault="00D1532C" w:rsidP="00D153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 Селезнева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  <w:p w:rsidR="00EF1044" w:rsidRDefault="00D1532C" w:rsidP="00993D1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EF1044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="00EF1044">
              <w:rPr>
                <w:sz w:val="28"/>
                <w:szCs w:val="28"/>
              </w:rPr>
              <w:t xml:space="preserve"> отдела кадров</w:t>
            </w:r>
          </w:p>
        </w:tc>
      </w:tr>
      <w:tr w:rsidR="00EF1044" w:rsidTr="00FC5887">
        <w:tc>
          <w:tcPr>
            <w:tcW w:w="4788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 Н. </w:t>
            </w:r>
            <w:proofErr w:type="spellStart"/>
            <w:r>
              <w:rPr>
                <w:sz w:val="28"/>
                <w:szCs w:val="28"/>
              </w:rPr>
              <w:t>Бризгунова</w:t>
            </w:r>
            <w:proofErr w:type="spellEnd"/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  <w:p w:rsidR="00EF1044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инспекции</w:t>
            </w:r>
          </w:p>
        </w:tc>
      </w:tr>
      <w:tr w:rsidR="00EF1044" w:rsidTr="00FC5887">
        <w:tc>
          <w:tcPr>
            <w:tcW w:w="4788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 В. </w:t>
            </w:r>
            <w:proofErr w:type="spellStart"/>
            <w:r>
              <w:rPr>
                <w:sz w:val="28"/>
                <w:szCs w:val="28"/>
              </w:rPr>
              <w:t>Панимасов</w:t>
            </w:r>
            <w:proofErr w:type="spellEnd"/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  <w:p w:rsidR="00EF1044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инспекции</w:t>
            </w:r>
          </w:p>
        </w:tc>
      </w:tr>
      <w:tr w:rsidR="00EF1044" w:rsidTr="00FC5887">
        <w:tc>
          <w:tcPr>
            <w:tcW w:w="4788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 В. Стаценко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9" w:type="dxa"/>
            <w:tcBorders>
              <w:top w:val="nil"/>
              <w:bottom w:val="nil"/>
            </w:tcBorders>
            <w:vAlign w:val="bottom"/>
          </w:tcPr>
          <w:p w:rsidR="00EF1044" w:rsidRPr="002A0DBF" w:rsidRDefault="00EF1044" w:rsidP="00993D1C">
            <w:pPr>
              <w:jc w:val="both"/>
              <w:rPr>
                <w:sz w:val="28"/>
                <w:szCs w:val="28"/>
              </w:rPr>
            </w:pPr>
          </w:p>
          <w:p w:rsidR="00EF1044" w:rsidRDefault="00EF1044" w:rsidP="00993D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инспекции</w:t>
            </w:r>
          </w:p>
        </w:tc>
      </w:tr>
    </w:tbl>
    <w:p w:rsidR="00993D1C" w:rsidRDefault="00993D1C" w:rsidP="00993D1C">
      <w:pPr>
        <w:ind w:hanging="4950"/>
        <w:jc w:val="both"/>
        <w:rPr>
          <w:sz w:val="28"/>
          <w:szCs w:val="28"/>
        </w:rPr>
      </w:pPr>
      <w:r>
        <w:rPr>
          <w:sz w:val="28"/>
          <w:szCs w:val="28"/>
        </w:rPr>
        <w:t>Т.М. Голубева</w:t>
      </w:r>
      <w:r>
        <w:rPr>
          <w:sz w:val="28"/>
          <w:szCs w:val="28"/>
        </w:rPr>
        <w:tab/>
      </w:r>
    </w:p>
    <w:p w:rsidR="00352E97" w:rsidRDefault="00352E97" w:rsidP="00352E97">
      <w:pPr>
        <w:ind w:left="4536" w:hanging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Т.М. Голубева                                        Кандидат педагогических </w:t>
      </w:r>
      <w:proofErr w:type="gramStart"/>
      <w:r>
        <w:rPr>
          <w:sz w:val="28"/>
          <w:szCs w:val="28"/>
        </w:rPr>
        <w:t>наук,  преподаватель</w:t>
      </w:r>
      <w:proofErr w:type="gramEnd"/>
      <w:r>
        <w:rPr>
          <w:sz w:val="28"/>
          <w:szCs w:val="28"/>
        </w:rPr>
        <w:t xml:space="preserve"> высшей категории ГБПОУ МОК ЗАПАД </w:t>
      </w:r>
    </w:p>
    <w:p w:rsidR="00100DAF" w:rsidRDefault="00993D1C" w:rsidP="00993D1C">
      <w:pPr>
        <w:ind w:hanging="49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Т.М. Голубева                            </w:t>
      </w:r>
    </w:p>
    <w:p w:rsidR="00100DAF" w:rsidRDefault="00352E97" w:rsidP="00993D1C">
      <w:pPr>
        <w:jc w:val="both"/>
        <w:rPr>
          <w:sz w:val="28"/>
          <w:szCs w:val="28"/>
        </w:rPr>
      </w:pPr>
      <w:r>
        <w:rPr>
          <w:sz w:val="28"/>
          <w:szCs w:val="28"/>
        </w:rPr>
        <w:t>Л.А. Непочатых                                    Заместитель директора ГКУ ЦЗН</w:t>
      </w:r>
    </w:p>
    <w:p w:rsidR="00352E97" w:rsidRDefault="00352E97" w:rsidP="00993D1C">
      <w:pPr>
        <w:jc w:val="both"/>
        <w:rPr>
          <w:sz w:val="28"/>
          <w:szCs w:val="28"/>
        </w:rPr>
      </w:pPr>
    </w:p>
    <w:p w:rsidR="00352E97" w:rsidRDefault="00352E97" w:rsidP="00993D1C">
      <w:pPr>
        <w:jc w:val="both"/>
        <w:rPr>
          <w:sz w:val="28"/>
          <w:szCs w:val="28"/>
        </w:rPr>
      </w:pPr>
    </w:p>
    <w:p w:rsidR="00100DAF" w:rsidRDefault="00993D1C" w:rsidP="00993D1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F1044">
        <w:rPr>
          <w:sz w:val="28"/>
          <w:szCs w:val="28"/>
        </w:rPr>
        <w:t>ачальник</w:t>
      </w:r>
      <w:r w:rsidR="00100DAF">
        <w:rPr>
          <w:sz w:val="28"/>
          <w:szCs w:val="28"/>
        </w:rPr>
        <w:t>и</w:t>
      </w:r>
      <w:r w:rsidR="00EF1044">
        <w:rPr>
          <w:sz w:val="28"/>
          <w:szCs w:val="28"/>
        </w:rPr>
        <w:t xml:space="preserve"> отдел</w:t>
      </w:r>
      <w:r w:rsidR="00100DAF">
        <w:rPr>
          <w:sz w:val="28"/>
          <w:szCs w:val="28"/>
        </w:rPr>
        <w:t>ов</w:t>
      </w:r>
      <w:r w:rsidR="00EF1044">
        <w:rPr>
          <w:sz w:val="28"/>
          <w:szCs w:val="28"/>
        </w:rPr>
        <w:t xml:space="preserve"> Инспекции Федеральной налоговой службы № 36 по г. Москве, в котор</w:t>
      </w:r>
      <w:r w:rsidR="00100DAF">
        <w:rPr>
          <w:sz w:val="28"/>
          <w:szCs w:val="28"/>
        </w:rPr>
        <w:t>ых</w:t>
      </w:r>
      <w:r w:rsidR="00EF1044">
        <w:rPr>
          <w:sz w:val="28"/>
          <w:szCs w:val="28"/>
        </w:rPr>
        <w:t xml:space="preserve"> замещается вакантная должность по конкурсу.</w:t>
      </w:r>
    </w:p>
    <w:p w:rsidR="00EF1044" w:rsidRPr="002A0DBF" w:rsidRDefault="00EF1044" w:rsidP="00993D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Два   независимых экспертов – представители научных и образовательных учреждений и других организаций, приглашаемых руководителем Инспекции Федеральной нал</w:t>
      </w:r>
      <w:r w:rsidR="00993D1C">
        <w:rPr>
          <w:sz w:val="28"/>
          <w:szCs w:val="28"/>
        </w:rPr>
        <w:t>оговой службы № 36 по г. Москве.</w:t>
      </w:r>
    </w:p>
    <w:p w:rsidR="00EF1044" w:rsidRDefault="00EF1044" w:rsidP="00993D1C">
      <w:pPr>
        <w:rPr>
          <w:sz w:val="28"/>
          <w:szCs w:val="28"/>
        </w:rPr>
      </w:pPr>
    </w:p>
    <w:p w:rsidR="00A07555" w:rsidRDefault="00A07555" w:rsidP="00993D1C">
      <w:pPr>
        <w:rPr>
          <w:sz w:val="28"/>
          <w:szCs w:val="28"/>
        </w:rPr>
      </w:pPr>
    </w:p>
    <w:p w:rsidR="00A07555" w:rsidRDefault="00A07555" w:rsidP="00993D1C">
      <w:pPr>
        <w:rPr>
          <w:sz w:val="28"/>
          <w:szCs w:val="28"/>
        </w:rPr>
      </w:pPr>
    </w:p>
    <w:p w:rsidR="00A07555" w:rsidRPr="00EF1044" w:rsidRDefault="00D1532C" w:rsidP="00993D1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="00A07555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A07555">
        <w:rPr>
          <w:sz w:val="28"/>
          <w:szCs w:val="28"/>
        </w:rPr>
        <w:t xml:space="preserve"> отдела кадров</w:t>
      </w:r>
      <w:r w:rsidR="00A07555">
        <w:rPr>
          <w:sz w:val="28"/>
          <w:szCs w:val="28"/>
        </w:rPr>
        <w:tab/>
      </w:r>
      <w:r w:rsidR="00A07555">
        <w:rPr>
          <w:sz w:val="28"/>
          <w:szCs w:val="28"/>
        </w:rPr>
        <w:tab/>
      </w:r>
      <w:r w:rsidR="00A07555">
        <w:rPr>
          <w:sz w:val="28"/>
          <w:szCs w:val="28"/>
        </w:rPr>
        <w:tab/>
      </w:r>
      <w:r w:rsidR="00A07555">
        <w:rPr>
          <w:sz w:val="28"/>
          <w:szCs w:val="28"/>
        </w:rPr>
        <w:tab/>
        <w:t xml:space="preserve">   </w:t>
      </w:r>
      <w:r w:rsidR="00A07555">
        <w:rPr>
          <w:sz w:val="28"/>
          <w:szCs w:val="28"/>
        </w:rPr>
        <w:tab/>
      </w:r>
      <w:r w:rsidR="00A07555">
        <w:rPr>
          <w:sz w:val="28"/>
          <w:szCs w:val="28"/>
        </w:rPr>
        <w:tab/>
      </w:r>
      <w:r>
        <w:rPr>
          <w:sz w:val="28"/>
          <w:szCs w:val="28"/>
        </w:rPr>
        <w:t>Н.А. Селезнева</w:t>
      </w:r>
    </w:p>
    <w:sectPr w:rsidR="00A07555" w:rsidRPr="00EF1044" w:rsidSect="00100D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2F1" w:rsidRDefault="00DF02F1" w:rsidP="00EF1044">
      <w:r>
        <w:separator/>
      </w:r>
    </w:p>
  </w:endnote>
  <w:endnote w:type="continuationSeparator" w:id="0">
    <w:p w:rsidR="00DF02F1" w:rsidRDefault="00DF02F1" w:rsidP="00EF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044" w:rsidRDefault="00EF104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044" w:rsidRDefault="00EF104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044" w:rsidRDefault="00EF10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2F1" w:rsidRDefault="00DF02F1" w:rsidP="00EF1044">
      <w:r>
        <w:separator/>
      </w:r>
    </w:p>
  </w:footnote>
  <w:footnote w:type="continuationSeparator" w:id="0">
    <w:p w:rsidR="00DF02F1" w:rsidRDefault="00DF02F1" w:rsidP="00EF1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044" w:rsidRDefault="00EF104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044" w:rsidRDefault="00EF104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044" w:rsidRDefault="00EF104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044"/>
    <w:rsid w:val="00100DAF"/>
    <w:rsid w:val="001747E2"/>
    <w:rsid w:val="002A0DBF"/>
    <w:rsid w:val="00316699"/>
    <w:rsid w:val="00352E97"/>
    <w:rsid w:val="005E0D2B"/>
    <w:rsid w:val="006B7A9E"/>
    <w:rsid w:val="00921404"/>
    <w:rsid w:val="00993D1C"/>
    <w:rsid w:val="009F7133"/>
    <w:rsid w:val="00A07555"/>
    <w:rsid w:val="00AE0671"/>
    <w:rsid w:val="00CC0914"/>
    <w:rsid w:val="00D1532C"/>
    <w:rsid w:val="00D61C73"/>
    <w:rsid w:val="00DF02F1"/>
    <w:rsid w:val="00E03B47"/>
    <w:rsid w:val="00E577ED"/>
    <w:rsid w:val="00EF1044"/>
    <w:rsid w:val="00F56AA4"/>
    <w:rsid w:val="00FC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9C3FAE-BA1F-4C62-8228-FCBD88D7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EF10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F1044"/>
    <w:rPr>
      <w:sz w:val="24"/>
      <w:szCs w:val="24"/>
    </w:rPr>
  </w:style>
  <w:style w:type="paragraph" w:styleId="a8">
    <w:name w:val="footer"/>
    <w:basedOn w:val="a"/>
    <w:link w:val="a9"/>
    <w:rsid w:val="00EF10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F10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ATT\ATTESTAT_SOST_KO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ATTESTAT_SOST_KOM.DOT</Template>
  <TotalTime>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Багреева Людмила Васильевна</dc:creator>
  <cp:keywords/>
  <dc:description/>
  <cp:lastModifiedBy>Селезнева Наталия Андреевна</cp:lastModifiedBy>
  <cp:revision>4</cp:revision>
  <cp:lastPrinted>2020-10-14T14:01:00Z</cp:lastPrinted>
  <dcterms:created xsi:type="dcterms:W3CDTF">2021-08-04T11:09:00Z</dcterms:created>
  <dcterms:modified xsi:type="dcterms:W3CDTF">2021-08-05T07:30:00Z</dcterms:modified>
</cp:coreProperties>
</file>